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Sheffield Heeley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Sheffield Heeley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Sheffield Heeley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Sheffield Heeley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Sheffield Heeley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Sheffield Heeley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Sheffield Heeley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Sheffield Heeley is estimated to be </w:t>
      </w:r>
      <w:r w:rsidRPr="00773DF7">
        <w:rPr>
          <w:rFonts w:ascii="Libre Franklin Light" w:eastAsia="Times New Roman" w:hAnsi="Libre Franklin Light" w:cs="Calibri Light"/>
          <w:b/>
          <w:bCs/>
          <w:color w:val="C45911" w:themeColor="accent2" w:themeShade="BF"/>
        </w:rPr>
        <w:t xml:space="preserve">£3,302,671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Sheffield Heeley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Heeley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Heeley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Sheffield Heeley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ffield Hee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Sheffield Heeley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ffield Hee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Sheffield Heeley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Heeley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ffield Hee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Sheffield Heeley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Sheffield Heeley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Heeley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Sheffield Heeley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Sheffield Heeley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Sheffield Heeley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£3,302,671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Sheffield Heeley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£53,795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£1,112,513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£79,696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£22,415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£41,093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£1,993,159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£3,302,671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Sheffield Heeley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Sheffield Heeley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Heeley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Heeley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Heeley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Heeley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Sheffield Heeley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Sheffield Heeley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Heeley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Heeley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Sheffield Heeley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Sheffield Heeley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CFF6B62-A404-4354-9F47-E508E4AD139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